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2D54C" w14:textId="77777777" w:rsidR="00530E06" w:rsidRDefault="00530E06" w:rsidP="00530E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HOLTE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480D8AE4" w14:textId="77777777" w:rsidR="00530E06" w:rsidRDefault="00530E06" w:rsidP="00530E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963534" w14:textId="77777777" w:rsidR="00530E06" w:rsidRDefault="00530E06" w:rsidP="00530E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83E6B3" w14:textId="77777777" w:rsidR="00530E06" w:rsidRDefault="00530E06" w:rsidP="00530E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Midhurst, Surrey,</w:t>
      </w:r>
    </w:p>
    <w:p w14:paraId="023666EE" w14:textId="77777777" w:rsidR="00530E06" w:rsidRDefault="00530E06" w:rsidP="00530E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Hugh la </w:t>
      </w:r>
      <w:proofErr w:type="spellStart"/>
      <w:r>
        <w:rPr>
          <w:rFonts w:ascii="Times New Roman" w:hAnsi="Times New Roman" w:cs="Times New Roman"/>
          <w:sz w:val="24"/>
          <w:szCs w:val="24"/>
        </w:rPr>
        <w:t>Zouche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C175C59" w14:textId="77777777" w:rsidR="00530E06" w:rsidRDefault="00530E06" w:rsidP="00530E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18-55)</w:t>
      </w:r>
    </w:p>
    <w:p w14:paraId="273EC2C3" w14:textId="77777777" w:rsidR="00530E06" w:rsidRDefault="00530E06" w:rsidP="00530E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C28A22" w14:textId="77777777" w:rsidR="00530E06" w:rsidRDefault="00530E06" w:rsidP="00530E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A0548" w14:textId="77777777" w:rsidR="00530E06" w:rsidRPr="006A34E1" w:rsidRDefault="00530E06" w:rsidP="00530E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3FFF87CD" w14:textId="1BE96736" w:rsidR="00BA00AB" w:rsidRPr="00530E0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30E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B7F3D" w14:textId="77777777" w:rsidR="00530E06" w:rsidRDefault="00530E06" w:rsidP="009139A6">
      <w:r>
        <w:separator/>
      </w:r>
    </w:p>
  </w:endnote>
  <w:endnote w:type="continuationSeparator" w:id="0">
    <w:p w14:paraId="7E53905E" w14:textId="77777777" w:rsidR="00530E06" w:rsidRDefault="00530E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A23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6081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796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99944" w14:textId="77777777" w:rsidR="00530E06" w:rsidRDefault="00530E06" w:rsidP="009139A6">
      <w:r>
        <w:separator/>
      </w:r>
    </w:p>
  </w:footnote>
  <w:footnote w:type="continuationSeparator" w:id="0">
    <w:p w14:paraId="735ACA96" w14:textId="77777777" w:rsidR="00530E06" w:rsidRDefault="00530E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C5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4DA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93D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E06"/>
    <w:rsid w:val="000666E0"/>
    <w:rsid w:val="002510B7"/>
    <w:rsid w:val="00530E0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B96DD"/>
  <w15:chartTrackingRefBased/>
  <w15:docId w15:val="{08D5BD9D-5F3C-4CAC-9071-0275CA66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2022-02-18T20:20:00Z</dcterms:created>
  <dcterms:modified xsi:type="dcterms:W3CDTF">2022-02-18T20:20:00Z</dcterms:modified>
</cp:coreProperties>
</file>